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487713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A84B81" w:rsidRPr="00487713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487713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487713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487713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487713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87713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87713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487713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487713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487713">
        <w:rPr>
          <w:rFonts w:ascii="TH SarabunPSK" w:hAnsi="TH SarabunPSK" w:cs="TH SarabunPSK"/>
          <w:b/>
          <w:bCs/>
          <w:sz w:val="30"/>
          <w:szCs w:val="30"/>
          <w:cs/>
        </w:rPr>
        <w:t>10</w:t>
      </w:r>
    </w:p>
    <w:p w:rsidR="00D13030" w:rsidRPr="00487713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487713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>แผนการศึกษาแห่งชาติ พ.ศ. 2560 –</w:t>
      </w:r>
      <w:r w:rsidR="00A13541">
        <w:rPr>
          <w:rFonts w:ascii="TH SarabunPSK" w:hAnsi="TH SarabunPSK" w:cs="TH SarabunPSK"/>
          <w:color w:val="000000"/>
          <w:sz w:val="30"/>
          <w:szCs w:val="30"/>
          <w:cs/>
        </w:rPr>
        <w:t xml:space="preserve"> 2574 </w:t>
      </w: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>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</w:r>
      <w:r w:rsidR="00487713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 xml:space="preserve">มีมาตรฐานที่สามารถเชื่อมโยงระหว่างกันได้ </w:t>
      </w:r>
    </w:p>
    <w:p w:rsidR="005557AF" w:rsidRPr="00487713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487713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487713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487713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487713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487713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487713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</w:r>
    </w:p>
    <w:p w:rsidR="005557AF" w:rsidRPr="00487713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487713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487713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487713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487713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487713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487713" w:rsidRDefault="00C41CAC" w:rsidP="00595409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487713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487713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487713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487713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487713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487713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487713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487713" w:rsidTr="00487713">
        <w:trPr>
          <w:trHeight w:val="6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487713" w:rsidRDefault="00D13030" w:rsidP="004877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9A1" w:rsidRPr="00487713" w:rsidRDefault="002059A1" w:rsidP="0048771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487713" w:rsidTr="00487713">
        <w:trPr>
          <w:trHeight w:val="6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487713" w:rsidRDefault="00D13030" w:rsidP="004877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487713" w:rsidRDefault="002059A1" w:rsidP="00487713">
            <w:pPr>
              <w:tabs>
                <w:tab w:val="left" w:pos="31"/>
                <w:tab w:val="left" w:pos="31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487713" w:rsidTr="00487713">
        <w:trPr>
          <w:trHeight w:val="6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487713" w:rsidRDefault="00D13030" w:rsidP="004877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487713" w:rsidRDefault="002059A1" w:rsidP="00487713">
            <w:pPr>
              <w:tabs>
                <w:tab w:val="left" w:pos="31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48771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487713" w:rsidTr="00487713">
        <w:trPr>
          <w:trHeight w:val="6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030" w:rsidRPr="00487713" w:rsidRDefault="00D13030" w:rsidP="004877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F55" w:rsidRPr="00487713" w:rsidRDefault="002059A1" w:rsidP="0048771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48771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487713" w:rsidTr="00487713">
        <w:trPr>
          <w:trHeight w:val="92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487713" w:rsidRDefault="00E778A6" w:rsidP="004877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A2" w:rsidRPr="00487713" w:rsidRDefault="002059A1" w:rsidP="0048771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A13541" w:rsidRDefault="00A13541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595409" w:rsidRDefault="00595409" w:rsidP="00595409">
      <w:pPr>
        <w:pStyle w:val="FootnoteText"/>
        <w:spacing w:before="120" w:after="12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487713" w:rsidRDefault="002B03B2" w:rsidP="00595409">
      <w:pPr>
        <w:pStyle w:val="FootnoteText"/>
        <w:spacing w:before="120" w:after="120"/>
        <w:rPr>
          <w:rFonts w:ascii="TH SarabunPSK" w:hAnsi="TH SarabunPSK" w:cs="TH SarabunPSK"/>
          <w:b/>
          <w:bCs/>
          <w:sz w:val="30"/>
          <w:szCs w:val="30"/>
        </w:rPr>
      </w:pPr>
      <w:r w:rsidRPr="00487713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เกณฑ์การให้คะแนนสำหรับฐานข้อมูลที่อยู่ระหว่างการพัฒนา </w:t>
      </w:r>
      <w:r w:rsidRPr="00487713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487713" w:rsidRDefault="002B03B2" w:rsidP="00595409">
      <w:pPr>
        <w:pStyle w:val="FootnoteText"/>
        <w:spacing w:after="12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87713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487713">
        <w:rPr>
          <w:rFonts w:ascii="TH SarabunPSK" w:hAnsi="TH SarabunPSK" w:cs="TH SarabunPSK"/>
          <w:sz w:val="30"/>
          <w:szCs w:val="30"/>
        </w:rPr>
        <w:t xml:space="preserve">Milestone) </w:t>
      </w:r>
      <w:r w:rsidRPr="00487713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487713">
        <w:rPr>
          <w:rFonts w:ascii="TH SarabunPSK" w:hAnsi="TH SarabunPSK" w:cs="TH SarabunPSK"/>
          <w:sz w:val="30"/>
          <w:szCs w:val="30"/>
        </w:rPr>
        <w:t xml:space="preserve">5 </w:t>
      </w:r>
      <w:r w:rsidRPr="00487713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487713">
        <w:rPr>
          <w:rFonts w:ascii="TH SarabunPSK" w:hAnsi="TH SarabunPSK" w:cs="TH SarabunPSK"/>
          <w:sz w:val="30"/>
          <w:szCs w:val="30"/>
          <w:cs/>
        </w:rPr>
        <w:br/>
        <w:t>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487713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487713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9A421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 </w:t>
            </w:r>
            <w:r w:rsidRPr="00487713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487713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2B03B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</w:r>
          </w:p>
        </w:tc>
      </w:tr>
      <w:tr w:rsidR="002B03B2" w:rsidRPr="00487713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3A0401" w:rsidRPr="00487713" w:rsidRDefault="002B03B2" w:rsidP="005012FB">
            <w:pPr>
              <w:tabs>
                <w:tab w:val="center" w:pos="4153"/>
                <w:tab w:val="right" w:pos="8306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- มีเอกสารการอนุมัติจัดจ้างพัฒนาระบบ</w:t>
            </w:r>
          </w:p>
          <w:p w:rsidR="002B03B2" w:rsidRPr="00487713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487713" w:rsidRDefault="002B03B2" w:rsidP="002B03B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487713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มีการพัฒนาเป็นไปตามแผนการดำเนินงานในระดับคะแนนที่ 3 พร้อมหลักฐานตรวจสอบได้</w:t>
            </w:r>
          </w:p>
        </w:tc>
      </w:tr>
      <w:tr w:rsidR="002B03B2" w:rsidRPr="00487713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487713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ระบบข้อมูล/ฐานข้อมูลสารสนเทศมีความสอดคล้องกับแผนการศึกษาแห่งชาติ พ.ศ. 2560 – 2574 </w:t>
            </w:r>
            <w:r w:rsidR="003A0401"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487713" w:rsidRDefault="00A42EFF" w:rsidP="004B055F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F86F8B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487713">
        <w:rPr>
          <w:rFonts w:ascii="TH SarabunPSK" w:hAnsi="TH SarabunPSK" w:cs="TH SarabunPSK"/>
          <w:b/>
          <w:bCs/>
          <w:sz w:val="30"/>
          <w:szCs w:val="30"/>
          <w:cs/>
        </w:rPr>
        <w:t xml:space="preserve">หมายเหตุ </w:t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F86F8B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  <w:r w:rsidR="00F86F8B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4B055F" w:rsidRPr="00487713" w:rsidRDefault="004B055F" w:rsidP="004B055F">
      <w:pPr>
        <w:pStyle w:val="FootnoteText"/>
        <w:rPr>
          <w:rFonts w:ascii="TH SarabunPSK" w:hAnsi="TH SarabunPSK" w:cs="TH SarabunPSK"/>
          <w:sz w:val="30"/>
          <w:szCs w:val="30"/>
        </w:rPr>
      </w:pPr>
    </w:p>
    <w:p w:rsidR="00D13030" w:rsidRPr="00487713" w:rsidRDefault="00D13030" w:rsidP="00F86F8B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</w:t>
      </w:r>
      <w:bookmarkStart w:id="0" w:name="_GoBack"/>
      <w:bookmarkEnd w:id="0"/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487713" w:rsidTr="00F16849">
        <w:tc>
          <w:tcPr>
            <w:tcW w:w="3710" w:type="dxa"/>
            <w:vMerge w:val="restart"/>
            <w:vAlign w:val="center"/>
          </w:tcPr>
          <w:p w:rsidR="00D13030" w:rsidRPr="00487713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487713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487713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487713" w:rsidTr="00F16849">
        <w:tc>
          <w:tcPr>
            <w:tcW w:w="3710" w:type="dxa"/>
            <w:vMerge/>
            <w:vAlign w:val="center"/>
          </w:tcPr>
          <w:p w:rsidR="00F21AF1" w:rsidRPr="00487713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487713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487713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487713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487713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487713" w:rsidTr="00F16849">
        <w:trPr>
          <w:trHeight w:val="679"/>
        </w:trPr>
        <w:tc>
          <w:tcPr>
            <w:tcW w:w="3710" w:type="dxa"/>
          </w:tcPr>
          <w:p w:rsidR="00416FDA" w:rsidRPr="00487713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487713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7713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Default="004B055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ระดับ </w:t>
            </w:r>
          </w:p>
          <w:p w:rsidR="004B055F" w:rsidRPr="00487713" w:rsidRDefault="004B055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341" w:type="dxa"/>
          </w:tcPr>
          <w:p w:rsidR="004B055F" w:rsidRDefault="004B055F" w:rsidP="004B055F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ระดับ </w:t>
            </w:r>
          </w:p>
          <w:p w:rsidR="00416FDA" w:rsidRPr="00487713" w:rsidRDefault="004B055F" w:rsidP="004B05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275" w:type="dxa"/>
          </w:tcPr>
          <w:p w:rsidR="004B055F" w:rsidRDefault="004B055F" w:rsidP="004B055F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ระดับ </w:t>
            </w:r>
          </w:p>
          <w:p w:rsidR="00416FDA" w:rsidRPr="00487713" w:rsidRDefault="004B055F" w:rsidP="004B05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</w:t>
            </w:r>
          </w:p>
        </w:tc>
      </w:tr>
    </w:tbl>
    <w:p w:rsidR="00547BEF" w:rsidRPr="00487713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487713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487713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487713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487713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87713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487713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487713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4877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487713" w:rsidRDefault="00F86F8B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</w:t>
            </w:r>
          </w:p>
        </w:tc>
      </w:tr>
    </w:tbl>
    <w:p w:rsidR="00845719" w:rsidRPr="00487713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487713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487713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487713">
        <w:rPr>
          <w:rFonts w:ascii="TH SarabunPSK" w:hAnsi="TH SarabunPSK" w:cs="TH SarabunPSK"/>
          <w:sz w:val="30"/>
          <w:szCs w:val="30"/>
          <w:cs/>
        </w:rPr>
        <w:tab/>
      </w: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487713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487713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487713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48771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487713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487713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487713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48771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48771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48771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487713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487713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487713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487713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1FC" w:rsidRDefault="00A131FC">
      <w:r>
        <w:separator/>
      </w:r>
    </w:p>
  </w:endnote>
  <w:endnote w:type="continuationSeparator" w:id="0">
    <w:p w:rsidR="00A131FC" w:rsidRDefault="00A1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1FC" w:rsidRDefault="00A131FC">
      <w:r>
        <w:separator/>
      </w:r>
    </w:p>
  </w:footnote>
  <w:footnote w:type="continuationSeparator" w:id="0">
    <w:p w:rsidR="00A131FC" w:rsidRDefault="00A13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8771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8771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080"/>
    <w:rsid w:val="002B1B75"/>
    <w:rsid w:val="002C3150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713"/>
    <w:rsid w:val="0049385A"/>
    <w:rsid w:val="004B055F"/>
    <w:rsid w:val="004C0CF1"/>
    <w:rsid w:val="004C6127"/>
    <w:rsid w:val="004D2C54"/>
    <w:rsid w:val="004D3D8B"/>
    <w:rsid w:val="004E5511"/>
    <w:rsid w:val="004F53EB"/>
    <w:rsid w:val="005012F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95409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1FC"/>
    <w:rsid w:val="00A13541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E45CF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86F8B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6B3D8-D5C4-483C-B013-E85BFE2EB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37</cp:revision>
  <cp:lastPrinted>2017-01-06T06:10:00Z</cp:lastPrinted>
  <dcterms:created xsi:type="dcterms:W3CDTF">2017-01-06T02:10:00Z</dcterms:created>
  <dcterms:modified xsi:type="dcterms:W3CDTF">2018-02-01T04:37:00Z</dcterms:modified>
</cp:coreProperties>
</file>